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747" w:rsidRDefault="00962747" w:rsidP="007069A9">
      <w:pPr>
        <w:pStyle w:val="BodyText"/>
        <w:jc w:val="center"/>
        <w:rPr>
          <w:b/>
        </w:rPr>
      </w:pPr>
      <w:r w:rsidRPr="007069A9">
        <w:rPr>
          <w:b/>
        </w:rPr>
        <w:t xml:space="preserve">РАСЧЕТ </w:t>
      </w:r>
    </w:p>
    <w:p w:rsidR="00962747" w:rsidRPr="00E80BB6" w:rsidRDefault="00962747" w:rsidP="007069A9">
      <w:pPr>
        <w:pStyle w:val="BodyText"/>
        <w:jc w:val="center"/>
        <w:rPr>
          <w:b/>
        </w:rPr>
      </w:pPr>
      <w:r w:rsidRPr="00E80BB6">
        <w:rPr>
          <w:b/>
          <w:szCs w:val="28"/>
        </w:rPr>
        <w:t>субвенци</w:t>
      </w:r>
      <w:r>
        <w:rPr>
          <w:b/>
          <w:szCs w:val="28"/>
        </w:rPr>
        <w:t>й</w:t>
      </w:r>
      <w:r w:rsidRPr="00E80BB6">
        <w:rPr>
          <w:b/>
          <w:szCs w:val="28"/>
        </w:rPr>
        <w:t xml:space="preserve"> бюджетам муниципальных районов и городских округов на</w:t>
      </w:r>
    </w:p>
    <w:p w:rsidR="00962747" w:rsidRDefault="00962747" w:rsidP="007069A9">
      <w:pPr>
        <w:pStyle w:val="BodyText"/>
        <w:jc w:val="center"/>
        <w:rPr>
          <w:b/>
        </w:rPr>
      </w:pPr>
      <w:r w:rsidRPr="00E80BB6">
        <w:rPr>
          <w:b/>
        </w:rPr>
        <w:t xml:space="preserve">реализацию государственных полномочий </w:t>
      </w:r>
      <w:r>
        <w:rPr>
          <w:rFonts w:cs="SL_Times New Roman"/>
          <w:b/>
          <w:szCs w:val="28"/>
        </w:rPr>
        <w:t xml:space="preserve">по организации осуществления мероприятий </w:t>
      </w:r>
      <w:r w:rsidRPr="00E80BB6">
        <w:rPr>
          <w:rFonts w:cs="SL_Times New Roman"/>
          <w:b/>
          <w:szCs w:val="28"/>
        </w:rPr>
        <w:t>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</w:r>
      <w:r>
        <w:rPr>
          <w:rFonts w:cs="SL_Times New Roman"/>
          <w:b/>
          <w:szCs w:val="28"/>
        </w:rPr>
        <w:t>,</w:t>
      </w:r>
    </w:p>
    <w:p w:rsidR="00962747" w:rsidRPr="007069A9" w:rsidRDefault="00962747" w:rsidP="007069A9">
      <w:pPr>
        <w:pStyle w:val="BodyText"/>
        <w:jc w:val="center"/>
        <w:rPr>
          <w:b/>
        </w:rPr>
      </w:pPr>
      <w:r w:rsidRPr="007069A9">
        <w:rPr>
          <w:b/>
          <w:szCs w:val="28"/>
        </w:rPr>
        <w:t>на 201</w:t>
      </w:r>
      <w:r>
        <w:rPr>
          <w:b/>
          <w:szCs w:val="28"/>
        </w:rPr>
        <w:t>9</w:t>
      </w:r>
      <w:r w:rsidRPr="007069A9">
        <w:rPr>
          <w:b/>
          <w:szCs w:val="28"/>
        </w:rPr>
        <w:t xml:space="preserve"> год</w:t>
      </w:r>
      <w:r>
        <w:rPr>
          <w:b/>
          <w:szCs w:val="28"/>
        </w:rPr>
        <w:t xml:space="preserve"> и на плановый период 2020 и 2021 годов</w:t>
      </w:r>
      <w:r w:rsidRPr="007069A9">
        <w:rPr>
          <w:b/>
          <w:szCs w:val="28"/>
        </w:rPr>
        <w:t xml:space="preserve"> </w:t>
      </w:r>
    </w:p>
    <w:p w:rsidR="00962747" w:rsidRPr="0071606C" w:rsidRDefault="00962747" w:rsidP="00346C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06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62747" w:rsidRDefault="00962747" w:rsidP="009F05A1">
      <w:pPr>
        <w:pStyle w:val="BodyText"/>
        <w:ind w:firstLine="720"/>
        <w:jc w:val="both"/>
      </w:pPr>
      <w:r>
        <w:t xml:space="preserve">Расчет субвенций, предоставляемых </w:t>
      </w:r>
      <w:r w:rsidRPr="006111BC">
        <w:t>бюджетам муниципальных районов и городских округов на реализацию государственных полномочий по организации осуществления мероприятий по проведению</w:t>
      </w:r>
      <w:r>
        <w:t xml:space="preserve">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заболеваний, произведен в соответствии с утвержденной Законом Республики Татарстан от 16.03.2006 года № 19-ЗРТ методикой расчета субвенций.</w:t>
      </w:r>
    </w:p>
    <w:p w:rsidR="00962747" w:rsidRPr="002F30CF" w:rsidRDefault="00962747" w:rsidP="009F05A1">
      <w:pPr>
        <w:widowControl w:val="0"/>
        <w:autoSpaceDE w:val="0"/>
        <w:autoSpaceDN w:val="0"/>
        <w:spacing w:before="220"/>
        <w:ind w:firstLine="567"/>
        <w:jc w:val="both"/>
        <w:rPr>
          <w:sz w:val="28"/>
        </w:rPr>
      </w:pPr>
      <w:r w:rsidRPr="002F30CF">
        <w:rPr>
          <w:sz w:val="28"/>
        </w:rPr>
        <w:t>Объем субвенций, предоставляемых i-му муниципальному образованию из бюджета Республики Татарстан для осуществления органами местного самоуправления государственных полномочий, рассчитывается по формуле:</w:t>
      </w:r>
    </w:p>
    <w:p w:rsidR="00962747" w:rsidRDefault="00962747" w:rsidP="009F05A1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15734F">
        <w:rPr>
          <w:noProof/>
          <w:position w:val="-1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70.5pt;height:18pt;visibility:visible">
            <v:imagedata r:id="rId6" o:title=""/>
          </v:shape>
        </w:pict>
      </w:r>
    </w:p>
    <w:p w:rsidR="00962747" w:rsidRPr="0071606C" w:rsidRDefault="00962747" w:rsidP="009F05A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6C">
        <w:rPr>
          <w:rFonts w:ascii="Times New Roman" w:hAnsi="Times New Roman" w:cs="Times New Roman"/>
          <w:sz w:val="28"/>
          <w:szCs w:val="28"/>
        </w:rPr>
        <w:t xml:space="preserve">    где:</w:t>
      </w:r>
    </w:p>
    <w:p w:rsidR="00962747" w:rsidRPr="0071606C" w:rsidRDefault="00962747" w:rsidP="009F05A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6C">
        <w:rPr>
          <w:rFonts w:ascii="Times New Roman" w:hAnsi="Times New Roman" w:cs="Times New Roman"/>
          <w:sz w:val="28"/>
          <w:szCs w:val="28"/>
        </w:rPr>
        <w:t xml:space="preserve">    S </w:t>
      </w:r>
      <w:r w:rsidRPr="0071606C">
        <w:rPr>
          <w:rFonts w:ascii="Times New Roman" w:hAnsi="Times New Roman" w:cs="Times New Roman"/>
          <w:sz w:val="28"/>
          <w:szCs w:val="28"/>
          <w:vertAlign w:val="subscript"/>
        </w:rPr>
        <w:t xml:space="preserve"> i</w:t>
      </w:r>
      <w:r w:rsidRPr="0071606C">
        <w:rPr>
          <w:rFonts w:ascii="Times New Roman" w:hAnsi="Times New Roman" w:cs="Times New Roman"/>
          <w:sz w:val="28"/>
          <w:szCs w:val="28"/>
        </w:rPr>
        <w:t xml:space="preserve"> - объем  субвенции   для  i-го   муниципального  образования  на проведение противоэпидемических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1606C">
        <w:rPr>
          <w:rFonts w:ascii="Times New Roman" w:hAnsi="Times New Roman" w:cs="Times New Roman"/>
          <w:sz w:val="28"/>
          <w:szCs w:val="28"/>
        </w:rPr>
        <w:t>ероприятий;</w:t>
      </w:r>
    </w:p>
    <w:p w:rsidR="00962747" w:rsidRPr="0071606C" w:rsidRDefault="00962747" w:rsidP="009F05A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6C">
        <w:rPr>
          <w:rFonts w:ascii="Times New Roman" w:hAnsi="Times New Roman" w:cs="Times New Roman"/>
          <w:sz w:val="28"/>
          <w:szCs w:val="28"/>
        </w:rPr>
        <w:t xml:space="preserve">    H  </w:t>
      </w:r>
      <w:r w:rsidRPr="0071606C">
        <w:rPr>
          <w:rFonts w:ascii="Times New Roman" w:hAnsi="Times New Roman" w:cs="Times New Roman"/>
          <w:sz w:val="28"/>
          <w:szCs w:val="28"/>
          <w:vertAlign w:val="subscript"/>
        </w:rPr>
        <w:t>i1</w:t>
      </w:r>
      <w:r w:rsidRPr="0071606C">
        <w:rPr>
          <w:rFonts w:ascii="Times New Roman" w:hAnsi="Times New Roman" w:cs="Times New Roman"/>
          <w:sz w:val="28"/>
          <w:szCs w:val="28"/>
        </w:rPr>
        <w:t xml:space="preserve"> - численность населения муниципального образования;</w:t>
      </w:r>
    </w:p>
    <w:p w:rsidR="00962747" w:rsidRPr="0071606C" w:rsidRDefault="00962747" w:rsidP="009F05A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06C">
        <w:rPr>
          <w:rFonts w:ascii="Times New Roman" w:hAnsi="Times New Roman" w:cs="Times New Roman"/>
          <w:sz w:val="28"/>
          <w:szCs w:val="28"/>
        </w:rPr>
        <w:t xml:space="preserve">    S  </w:t>
      </w:r>
      <w:r w:rsidRPr="0071606C">
        <w:rPr>
          <w:rFonts w:ascii="Times New Roman" w:hAnsi="Times New Roman" w:cs="Times New Roman"/>
          <w:sz w:val="28"/>
          <w:szCs w:val="28"/>
          <w:vertAlign w:val="subscript"/>
        </w:rPr>
        <w:t>ti1</w:t>
      </w:r>
      <w:r w:rsidRPr="0071606C">
        <w:rPr>
          <w:rFonts w:ascii="Times New Roman" w:hAnsi="Times New Roman" w:cs="Times New Roman"/>
          <w:sz w:val="28"/>
          <w:szCs w:val="28"/>
        </w:rPr>
        <w:t>- стоимость расходов на проведение противоэпидемических мероприятий, еж</w:t>
      </w:r>
      <w:r>
        <w:rPr>
          <w:rFonts w:ascii="Times New Roman" w:hAnsi="Times New Roman" w:cs="Times New Roman"/>
          <w:sz w:val="28"/>
          <w:szCs w:val="28"/>
        </w:rPr>
        <w:t>егодно утверждаемая Кабинетом М</w:t>
      </w:r>
      <w:r w:rsidRPr="0071606C">
        <w:rPr>
          <w:rFonts w:ascii="Times New Roman" w:hAnsi="Times New Roman" w:cs="Times New Roman"/>
          <w:sz w:val="28"/>
          <w:szCs w:val="28"/>
        </w:rPr>
        <w:t>инистров Республики Татарстан.</w:t>
      </w:r>
    </w:p>
    <w:p w:rsidR="00962747" w:rsidRPr="0071606C" w:rsidRDefault="00962747" w:rsidP="009F05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06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62747" w:rsidRDefault="00962747" w:rsidP="009F05A1">
      <w:pPr>
        <w:pStyle w:val="BodyText"/>
        <w:ind w:firstLine="709"/>
        <w:jc w:val="both"/>
      </w:pPr>
      <w:r>
        <w:t xml:space="preserve">Объем субвенций Азнакаевскому </w:t>
      </w:r>
      <w:r w:rsidRPr="006111BC">
        <w:t>муниципальн</w:t>
      </w:r>
      <w:r>
        <w:t>ому району</w:t>
      </w:r>
      <w:r w:rsidRPr="006111BC">
        <w:t xml:space="preserve"> </w:t>
      </w:r>
      <w:r>
        <w:t xml:space="preserve">Республики Татарстан </w:t>
      </w:r>
      <w:r w:rsidRPr="006111BC">
        <w:t>на</w:t>
      </w:r>
      <w:r>
        <w:t xml:space="preserve"> 2019 – 2021 годы определен в следующих размерах: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314"/>
        <w:gridCol w:w="3554"/>
      </w:tblGrid>
      <w:tr w:rsidR="00962747" w:rsidRPr="00845BB0" w:rsidTr="00AE76D7">
        <w:tc>
          <w:tcPr>
            <w:tcW w:w="2314" w:type="dxa"/>
            <w:vAlign w:val="center"/>
          </w:tcPr>
          <w:p w:rsidR="00962747" w:rsidRPr="0071606C" w:rsidRDefault="00962747" w:rsidP="00AE76D7">
            <w:pPr>
              <w:pStyle w:val="BodyText"/>
              <w:ind w:firstLine="709"/>
              <w:jc w:val="both"/>
            </w:pPr>
            <w:r>
              <w:t>2019</w:t>
            </w:r>
            <w:r w:rsidRPr="0071606C">
              <w:t xml:space="preserve"> год -</w:t>
            </w:r>
          </w:p>
        </w:tc>
        <w:tc>
          <w:tcPr>
            <w:tcW w:w="3554" w:type="dxa"/>
            <w:vAlign w:val="center"/>
          </w:tcPr>
          <w:p w:rsidR="00962747" w:rsidRPr="0071606C" w:rsidRDefault="00962747" w:rsidP="00AE76D7">
            <w:pPr>
              <w:pStyle w:val="BodyText"/>
              <w:jc w:val="both"/>
            </w:pPr>
            <w:r>
              <w:t xml:space="preserve">946,3 </w:t>
            </w:r>
            <w:r w:rsidRPr="0071606C">
              <w:t>тыс.рублей;</w:t>
            </w:r>
          </w:p>
        </w:tc>
      </w:tr>
      <w:tr w:rsidR="00962747" w:rsidRPr="00845BB0" w:rsidTr="00AE76D7">
        <w:tc>
          <w:tcPr>
            <w:tcW w:w="2314" w:type="dxa"/>
            <w:vAlign w:val="center"/>
          </w:tcPr>
          <w:p w:rsidR="00962747" w:rsidRPr="0071606C" w:rsidRDefault="00962747" w:rsidP="00AE76D7">
            <w:pPr>
              <w:pStyle w:val="BodyText"/>
              <w:ind w:firstLine="709"/>
              <w:jc w:val="both"/>
            </w:pPr>
            <w:r>
              <w:t>2020</w:t>
            </w:r>
            <w:r w:rsidRPr="0071606C">
              <w:t xml:space="preserve"> год -</w:t>
            </w:r>
          </w:p>
        </w:tc>
        <w:tc>
          <w:tcPr>
            <w:tcW w:w="3554" w:type="dxa"/>
            <w:vAlign w:val="center"/>
          </w:tcPr>
          <w:p w:rsidR="00962747" w:rsidRPr="0071606C" w:rsidRDefault="00962747" w:rsidP="00AE76D7">
            <w:pPr>
              <w:pStyle w:val="BodyText"/>
              <w:jc w:val="both"/>
            </w:pPr>
            <w:r>
              <w:t xml:space="preserve">979,8 </w:t>
            </w:r>
            <w:r w:rsidRPr="0071606C">
              <w:t>тыс.рублей;</w:t>
            </w:r>
          </w:p>
        </w:tc>
      </w:tr>
      <w:tr w:rsidR="00962747" w:rsidRPr="00845BB0" w:rsidTr="00AE76D7">
        <w:tc>
          <w:tcPr>
            <w:tcW w:w="2314" w:type="dxa"/>
            <w:vAlign w:val="center"/>
          </w:tcPr>
          <w:p w:rsidR="00962747" w:rsidRPr="0071606C" w:rsidRDefault="00962747" w:rsidP="00AE76D7">
            <w:pPr>
              <w:pStyle w:val="BodyText"/>
              <w:ind w:firstLine="709"/>
              <w:jc w:val="both"/>
            </w:pPr>
            <w:r>
              <w:t>2021</w:t>
            </w:r>
            <w:r w:rsidRPr="0071606C">
              <w:t xml:space="preserve"> год -</w:t>
            </w:r>
          </w:p>
        </w:tc>
        <w:tc>
          <w:tcPr>
            <w:tcW w:w="3554" w:type="dxa"/>
            <w:vAlign w:val="center"/>
          </w:tcPr>
          <w:p w:rsidR="00962747" w:rsidRPr="0071606C" w:rsidRDefault="00962747" w:rsidP="00AE76D7">
            <w:pPr>
              <w:pStyle w:val="BodyText"/>
              <w:jc w:val="both"/>
            </w:pPr>
            <w:r>
              <w:t xml:space="preserve">1 017,9 </w:t>
            </w:r>
            <w:r w:rsidRPr="0071606C">
              <w:t>тыс.рублей.</w:t>
            </w:r>
          </w:p>
        </w:tc>
      </w:tr>
    </w:tbl>
    <w:p w:rsidR="00962747" w:rsidRDefault="00962747" w:rsidP="009F05A1">
      <w:pPr>
        <w:pStyle w:val="BodyText"/>
        <w:spacing w:line="288" w:lineRule="auto"/>
        <w:ind w:firstLine="720"/>
        <w:jc w:val="both"/>
      </w:pPr>
    </w:p>
    <w:p w:rsidR="00962747" w:rsidRPr="00FB5948" w:rsidRDefault="00962747" w:rsidP="00FB5948">
      <w:pPr>
        <w:pStyle w:val="BodyText"/>
        <w:ind w:firstLine="720"/>
        <w:jc w:val="both"/>
      </w:pPr>
      <w:r w:rsidRPr="00FB5948">
        <w:t>Суммы субвенции приведены в приложении № 1</w:t>
      </w:r>
      <w:r>
        <w:t>3</w:t>
      </w:r>
      <w:r w:rsidRPr="00FB5948">
        <w:t xml:space="preserve">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962747" w:rsidRDefault="00962747" w:rsidP="009F05A1">
      <w:pPr>
        <w:pStyle w:val="BodyText"/>
        <w:ind w:firstLine="720"/>
        <w:jc w:val="both"/>
      </w:pPr>
    </w:p>
    <w:sectPr w:rsidR="00962747" w:rsidSect="005355DC">
      <w:pgSz w:w="11906" w:h="16838"/>
      <w:pgMar w:top="1134" w:right="850" w:bottom="1134" w:left="1701" w:header="708" w:footer="708" w:gutter="0"/>
      <w:pgNumType w:start="4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747" w:rsidRDefault="00962747" w:rsidP="005355DC">
      <w:r>
        <w:separator/>
      </w:r>
    </w:p>
  </w:endnote>
  <w:endnote w:type="continuationSeparator" w:id="0">
    <w:p w:rsidR="00962747" w:rsidRDefault="00962747" w:rsidP="0053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747" w:rsidRDefault="00962747" w:rsidP="005355DC">
      <w:r>
        <w:separator/>
      </w:r>
    </w:p>
  </w:footnote>
  <w:footnote w:type="continuationSeparator" w:id="0">
    <w:p w:rsidR="00962747" w:rsidRDefault="00962747" w:rsidP="005355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534F"/>
    <w:rsid w:val="00017DCF"/>
    <w:rsid w:val="00024439"/>
    <w:rsid w:val="000A6BB5"/>
    <w:rsid w:val="000D539F"/>
    <w:rsid w:val="000E79D3"/>
    <w:rsid w:val="00103797"/>
    <w:rsid w:val="0012435B"/>
    <w:rsid w:val="0012534F"/>
    <w:rsid w:val="0015734F"/>
    <w:rsid w:val="00194C6D"/>
    <w:rsid w:val="001A4789"/>
    <w:rsid w:val="001C4603"/>
    <w:rsid w:val="0024416E"/>
    <w:rsid w:val="00287D9B"/>
    <w:rsid w:val="002A5DDB"/>
    <w:rsid w:val="002B248E"/>
    <w:rsid w:val="002F30CF"/>
    <w:rsid w:val="00304FCA"/>
    <w:rsid w:val="00346CFF"/>
    <w:rsid w:val="0035626D"/>
    <w:rsid w:val="00356D77"/>
    <w:rsid w:val="003622E3"/>
    <w:rsid w:val="00363165"/>
    <w:rsid w:val="0037477A"/>
    <w:rsid w:val="003F3599"/>
    <w:rsid w:val="004132FA"/>
    <w:rsid w:val="00443E88"/>
    <w:rsid w:val="00467583"/>
    <w:rsid w:val="00485324"/>
    <w:rsid w:val="00533A17"/>
    <w:rsid w:val="005355DC"/>
    <w:rsid w:val="00540E0F"/>
    <w:rsid w:val="00560341"/>
    <w:rsid w:val="005E18C2"/>
    <w:rsid w:val="005E3E92"/>
    <w:rsid w:val="005F167B"/>
    <w:rsid w:val="006111BC"/>
    <w:rsid w:val="00692FE6"/>
    <w:rsid w:val="006C197B"/>
    <w:rsid w:val="00702BB1"/>
    <w:rsid w:val="007069A9"/>
    <w:rsid w:val="0071606C"/>
    <w:rsid w:val="007521C1"/>
    <w:rsid w:val="007A196F"/>
    <w:rsid w:val="007B0830"/>
    <w:rsid w:val="007B4CDE"/>
    <w:rsid w:val="007D74DA"/>
    <w:rsid w:val="0083481E"/>
    <w:rsid w:val="00845BB0"/>
    <w:rsid w:val="00911D1A"/>
    <w:rsid w:val="00914453"/>
    <w:rsid w:val="00962747"/>
    <w:rsid w:val="0099725D"/>
    <w:rsid w:val="009C2320"/>
    <w:rsid w:val="009D4B7F"/>
    <w:rsid w:val="009F05A1"/>
    <w:rsid w:val="00A061D1"/>
    <w:rsid w:val="00A1665A"/>
    <w:rsid w:val="00A42EEE"/>
    <w:rsid w:val="00A571E7"/>
    <w:rsid w:val="00A62D62"/>
    <w:rsid w:val="00AC53CE"/>
    <w:rsid w:val="00AC5803"/>
    <w:rsid w:val="00AD63FE"/>
    <w:rsid w:val="00AE0C54"/>
    <w:rsid w:val="00AE76D7"/>
    <w:rsid w:val="00B05BC6"/>
    <w:rsid w:val="00B10C20"/>
    <w:rsid w:val="00B87C56"/>
    <w:rsid w:val="00BD1B81"/>
    <w:rsid w:val="00BE032D"/>
    <w:rsid w:val="00BE20DE"/>
    <w:rsid w:val="00C203E3"/>
    <w:rsid w:val="00C355C1"/>
    <w:rsid w:val="00C5609B"/>
    <w:rsid w:val="00C76959"/>
    <w:rsid w:val="00C771BC"/>
    <w:rsid w:val="00CC763C"/>
    <w:rsid w:val="00D466AF"/>
    <w:rsid w:val="00D9657B"/>
    <w:rsid w:val="00DB68FD"/>
    <w:rsid w:val="00DC00A7"/>
    <w:rsid w:val="00E07CD7"/>
    <w:rsid w:val="00E25E97"/>
    <w:rsid w:val="00E36526"/>
    <w:rsid w:val="00E503ED"/>
    <w:rsid w:val="00E50A50"/>
    <w:rsid w:val="00E734DF"/>
    <w:rsid w:val="00E80BB6"/>
    <w:rsid w:val="00E908D8"/>
    <w:rsid w:val="00EE4209"/>
    <w:rsid w:val="00F10578"/>
    <w:rsid w:val="00F463F8"/>
    <w:rsid w:val="00F55D24"/>
    <w:rsid w:val="00FB5948"/>
    <w:rsid w:val="00FF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12534F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2534F"/>
    <w:rPr>
      <w:rFonts w:ascii="Times New Roman" w:hAnsi="Times New Roman"/>
      <w:sz w:val="24"/>
      <w:lang w:val="x-none" w:eastAsia="ru-RU"/>
    </w:rPr>
  </w:style>
  <w:style w:type="paragraph" w:customStyle="1" w:styleId="ConsPlusNormal">
    <w:name w:val="ConsPlusNormal"/>
    <w:uiPriority w:val="99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5355D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355D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semiHidden/>
    <w:rsid w:val="005355D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355DC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5355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55DC"/>
    <w:rPr>
      <w:rFonts w:ascii="Tahoma" w:hAnsi="Tahoma"/>
      <w:sz w:val="16"/>
    </w:rPr>
  </w:style>
  <w:style w:type="paragraph" w:customStyle="1" w:styleId="ConsPlusNonformat">
    <w:name w:val="ConsPlusNonformat"/>
    <w:uiPriority w:val="99"/>
    <w:rsid w:val="00F55D24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F55D2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E80B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370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320</Words>
  <Characters>1827</Characters>
  <Application>Microsoft Office Word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azna-gatiyatullina</cp:lastModifiedBy>
  <cp:revision>30</cp:revision>
  <cp:lastPrinted>2016-09-27T07:04:00Z</cp:lastPrinted>
  <dcterms:created xsi:type="dcterms:W3CDTF">2013-09-10T14:20:00Z</dcterms:created>
  <dcterms:modified xsi:type="dcterms:W3CDTF">2018-10-12T05:03:00Z</dcterms:modified>
</cp:coreProperties>
</file>